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8C5" w:rsidRDefault="005778C5" w:rsidP="00794E77">
      <w:pPr>
        <w:pStyle w:val="Title"/>
        <w:ind w:left="7080" w:right="-360"/>
        <w:jc w:val="left"/>
        <w:rPr>
          <w:b w:val="0"/>
          <w:bCs w:val="0"/>
        </w:rPr>
      </w:pPr>
    </w:p>
    <w:p w:rsidR="005778C5" w:rsidRDefault="005778C5" w:rsidP="00794E77">
      <w:pPr>
        <w:pStyle w:val="Title"/>
        <w:ind w:left="7080" w:right="-360"/>
        <w:jc w:val="left"/>
        <w:rPr>
          <w:b w:val="0"/>
          <w:bCs w:val="0"/>
        </w:rPr>
      </w:pPr>
      <w:r>
        <w:rPr>
          <w:b w:val="0"/>
          <w:bCs w:val="0"/>
        </w:rPr>
        <w:t>Приложение № 1</w:t>
      </w:r>
    </w:p>
    <w:p w:rsidR="005778C5" w:rsidRDefault="005778C5" w:rsidP="00794E77">
      <w:pPr>
        <w:ind w:left="7080"/>
        <w:rPr>
          <w:lang w:eastAsia="ar-SA"/>
        </w:rPr>
      </w:pPr>
    </w:p>
    <w:p w:rsidR="005778C5" w:rsidRDefault="005778C5" w:rsidP="00794E77">
      <w:pPr>
        <w:pStyle w:val="Title"/>
        <w:ind w:left="7080" w:right="-360"/>
        <w:jc w:val="left"/>
        <w:rPr>
          <w:b w:val="0"/>
          <w:bCs w:val="0"/>
        </w:rPr>
      </w:pPr>
      <w:r>
        <w:rPr>
          <w:b w:val="0"/>
          <w:bCs w:val="0"/>
        </w:rPr>
        <w:t>к Договору № ____________</w:t>
      </w:r>
    </w:p>
    <w:p w:rsidR="005778C5" w:rsidRDefault="005778C5" w:rsidP="00794E77">
      <w:pPr>
        <w:pStyle w:val="Title"/>
        <w:ind w:left="7080" w:right="-360"/>
        <w:jc w:val="left"/>
        <w:rPr>
          <w:b w:val="0"/>
          <w:bCs w:val="0"/>
        </w:rPr>
      </w:pPr>
      <w:r>
        <w:rPr>
          <w:b w:val="0"/>
          <w:bCs w:val="0"/>
        </w:rPr>
        <w:t xml:space="preserve">от </w:t>
      </w:r>
      <w:r>
        <w:rPr>
          <w:b w:val="0"/>
          <w:bCs w:val="0"/>
        </w:rPr>
        <w:softHyphen/>
      </w:r>
      <w:r>
        <w:rPr>
          <w:b w:val="0"/>
          <w:bCs w:val="0"/>
        </w:rPr>
        <w:softHyphen/>
        <w:t xml:space="preserve">«____» _______ 2015 года </w:t>
      </w:r>
    </w:p>
    <w:p w:rsidR="005778C5" w:rsidRDefault="005778C5" w:rsidP="00794E77">
      <w:pPr>
        <w:pStyle w:val="Title"/>
        <w:jc w:val="right"/>
        <w:rPr>
          <w:b w:val="0"/>
          <w:bCs w:val="0"/>
        </w:rPr>
      </w:pPr>
    </w:p>
    <w:p w:rsidR="005778C5" w:rsidRDefault="005778C5" w:rsidP="00794E77">
      <w:pPr>
        <w:pStyle w:val="Title"/>
        <w:rPr>
          <w:sz w:val="24"/>
          <w:szCs w:val="24"/>
        </w:rPr>
      </w:pPr>
    </w:p>
    <w:p w:rsidR="005778C5" w:rsidRDefault="005778C5" w:rsidP="00794E77">
      <w:pPr>
        <w:pStyle w:val="Title"/>
        <w:rPr>
          <w:sz w:val="24"/>
          <w:szCs w:val="24"/>
        </w:rPr>
      </w:pPr>
    </w:p>
    <w:p w:rsidR="005778C5" w:rsidRDefault="005778C5" w:rsidP="00794E77">
      <w:pPr>
        <w:pStyle w:val="Title"/>
        <w:rPr>
          <w:sz w:val="24"/>
          <w:szCs w:val="24"/>
        </w:rPr>
      </w:pPr>
    </w:p>
    <w:p w:rsidR="005778C5" w:rsidRDefault="005778C5" w:rsidP="00794E77">
      <w:pPr>
        <w:pStyle w:val="Title"/>
        <w:rPr>
          <w:sz w:val="24"/>
          <w:szCs w:val="24"/>
        </w:rPr>
      </w:pPr>
    </w:p>
    <w:p w:rsidR="005778C5" w:rsidRDefault="005778C5" w:rsidP="00794E77">
      <w:pPr>
        <w:jc w:val="center"/>
        <w:rPr>
          <w:b/>
          <w:bCs/>
          <w:spacing w:val="26"/>
        </w:rPr>
      </w:pPr>
    </w:p>
    <w:p w:rsidR="005778C5" w:rsidRDefault="005778C5" w:rsidP="00794E77">
      <w:pPr>
        <w:pStyle w:val="Title"/>
        <w:rPr>
          <w:sz w:val="24"/>
          <w:szCs w:val="24"/>
        </w:rPr>
      </w:pPr>
    </w:p>
    <w:p w:rsidR="005778C5" w:rsidRDefault="005778C5" w:rsidP="008E5120">
      <w:pPr>
        <w:pStyle w:val="Title"/>
        <w:rPr>
          <w:sz w:val="28"/>
          <w:szCs w:val="28"/>
        </w:rPr>
      </w:pPr>
      <w:r>
        <w:rPr>
          <w:sz w:val="28"/>
          <w:szCs w:val="28"/>
        </w:rPr>
        <w:t xml:space="preserve">ПЕРЕЧЕНЬ АВТОМОБИЛЕЙ, </w:t>
      </w:r>
    </w:p>
    <w:p w:rsidR="005778C5" w:rsidRDefault="005778C5" w:rsidP="008E512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подлежащих  техническому обслуживанию </w:t>
      </w:r>
    </w:p>
    <w:p w:rsidR="005778C5" w:rsidRDefault="005778C5" w:rsidP="008E5120"/>
    <w:p w:rsidR="005778C5" w:rsidRDefault="005778C5" w:rsidP="008E5120">
      <w:pPr>
        <w:pStyle w:val="Title"/>
        <w:rPr>
          <w:spacing w:val="26"/>
          <w:sz w:val="24"/>
          <w:szCs w:val="24"/>
        </w:rPr>
      </w:pPr>
    </w:p>
    <w:p w:rsidR="005778C5" w:rsidRDefault="005778C5" w:rsidP="008E5120">
      <w:pPr>
        <w:jc w:val="both"/>
        <w:rPr>
          <w:b/>
          <w:bCs/>
          <w:sz w:val="20"/>
          <w:szCs w:val="20"/>
        </w:rPr>
      </w:pPr>
    </w:p>
    <w:tbl>
      <w:tblPr>
        <w:tblW w:w="9510" w:type="dxa"/>
        <w:tblInd w:w="-106" w:type="dxa"/>
        <w:tblLayout w:type="fixed"/>
        <w:tblLook w:val="00A0"/>
      </w:tblPr>
      <w:tblGrid>
        <w:gridCol w:w="666"/>
        <w:gridCol w:w="1990"/>
        <w:gridCol w:w="2028"/>
        <w:gridCol w:w="2556"/>
        <w:gridCol w:w="2270"/>
      </w:tblGrid>
      <w:tr w:rsidR="005778C5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78C5" w:rsidRDefault="005778C5">
            <w:pPr>
              <w:suppressAutoHyphens/>
              <w:snapToGrid w:val="0"/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78C5" w:rsidRDefault="005778C5">
            <w:pPr>
              <w:suppressAutoHyphens/>
              <w:snapToGrid w:val="0"/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Наименование автотранспортного средства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78C5" w:rsidRDefault="005778C5">
            <w:pPr>
              <w:suppressAutoHyphens/>
              <w:snapToGrid w:val="0"/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Регистрационный номер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78C5" w:rsidRDefault="005778C5">
            <w:pPr>
              <w:suppressAutoHyphens/>
              <w:snapToGrid w:val="0"/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Шасси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8C5" w:rsidRDefault="005778C5">
            <w:pPr>
              <w:suppressAutoHyphens/>
              <w:snapToGrid w:val="0"/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Двигатель</w:t>
            </w:r>
          </w:p>
        </w:tc>
      </w:tr>
      <w:tr w:rsidR="005778C5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78C5" w:rsidRDefault="005778C5">
            <w:pPr>
              <w:suppressAutoHyphens/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78C5" w:rsidRDefault="005778C5" w:rsidP="0036242E">
            <w:r>
              <w:rPr>
                <w:rStyle w:val="FontStyle11"/>
                <w:lang w:val="en-US"/>
              </w:rPr>
              <w:t xml:space="preserve">UAZ </w:t>
            </w:r>
            <w:r>
              <w:rPr>
                <w:lang w:val="en-US"/>
              </w:rPr>
              <w:t>Patriot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78C5" w:rsidRDefault="005778C5" w:rsidP="0036242E">
            <w:pPr>
              <w:snapToGrid w:val="0"/>
            </w:pPr>
            <w:r>
              <w:t>К122РТ 161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78C5" w:rsidRDefault="005778C5" w:rsidP="0036242E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316300С0526173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8C5" w:rsidRDefault="005778C5" w:rsidP="0036242E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4090</w:t>
            </w:r>
            <w:r>
              <w:rPr>
                <w:lang w:val="en-US" w:eastAsia="en-US"/>
              </w:rPr>
              <w:t>4</w:t>
            </w:r>
            <w:r>
              <w:rPr>
                <w:lang w:eastAsia="en-US"/>
              </w:rPr>
              <w:t>0*</w:t>
            </w:r>
            <w:r>
              <w:rPr>
                <w:rStyle w:val="PageNumber"/>
                <w:lang w:eastAsia="en-US"/>
              </w:rPr>
              <w:t>С3030659</w:t>
            </w:r>
          </w:p>
        </w:tc>
      </w:tr>
      <w:tr w:rsidR="005778C5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78C5" w:rsidRDefault="005778C5">
            <w:pPr>
              <w:suppressAutoHyphens/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78C5" w:rsidRDefault="005778C5" w:rsidP="0036242E">
            <w:r>
              <w:rPr>
                <w:rStyle w:val="FontStyle11"/>
                <w:lang w:val="en-US"/>
              </w:rPr>
              <w:t xml:space="preserve">UAZ </w:t>
            </w:r>
            <w:r>
              <w:rPr>
                <w:lang w:val="en-US"/>
              </w:rPr>
              <w:t>Patriot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78C5" w:rsidRDefault="005778C5" w:rsidP="0036242E">
            <w:pPr>
              <w:snapToGrid w:val="0"/>
            </w:pPr>
            <w:r>
              <w:t>Т377НВ 161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78C5" w:rsidRDefault="005778C5" w:rsidP="0036242E">
            <w:pPr>
              <w:snapToGrid w:val="0"/>
              <w:jc w:val="center"/>
            </w:pPr>
            <w:r>
              <w:t>316300В0586245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8C5" w:rsidRDefault="005778C5" w:rsidP="0036242E">
            <w:pPr>
              <w:snapToGrid w:val="0"/>
              <w:jc w:val="center"/>
              <w:rPr>
                <w:b/>
                <w:bCs/>
              </w:rPr>
            </w:pPr>
            <w:r>
              <w:t>409050*В3017610</w:t>
            </w:r>
          </w:p>
        </w:tc>
      </w:tr>
    </w:tbl>
    <w:p w:rsidR="005778C5" w:rsidRDefault="005778C5" w:rsidP="008E5120">
      <w:pPr>
        <w:ind w:left="360"/>
        <w:rPr>
          <w:b/>
          <w:bCs/>
          <w:sz w:val="20"/>
          <w:szCs w:val="20"/>
          <w:lang w:eastAsia="ar-SA"/>
        </w:rPr>
      </w:pPr>
    </w:p>
    <w:p w:rsidR="005778C5" w:rsidRDefault="005778C5" w:rsidP="00794E77">
      <w:pPr>
        <w:rPr>
          <w:b/>
          <w:bCs/>
          <w:sz w:val="20"/>
          <w:szCs w:val="20"/>
        </w:rPr>
      </w:pPr>
    </w:p>
    <w:p w:rsidR="005778C5" w:rsidRDefault="005778C5" w:rsidP="00794E77">
      <w:pPr>
        <w:rPr>
          <w:sz w:val="20"/>
          <w:szCs w:val="20"/>
        </w:rPr>
      </w:pPr>
    </w:p>
    <w:p w:rsidR="005778C5" w:rsidRDefault="005778C5" w:rsidP="00980239">
      <w:pPr>
        <w:rPr>
          <w:b/>
          <w:bCs/>
          <w:sz w:val="28"/>
          <w:szCs w:val="28"/>
        </w:rPr>
      </w:pPr>
    </w:p>
    <w:p w:rsidR="005778C5" w:rsidRDefault="005778C5" w:rsidP="00794E77">
      <w:pPr>
        <w:jc w:val="both"/>
      </w:pPr>
      <w:r>
        <w:t>От Заказчика: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От Исполнителя:</w:t>
      </w:r>
    </w:p>
    <w:p w:rsidR="005778C5" w:rsidRDefault="005778C5" w:rsidP="00794E77">
      <w:pPr>
        <w:jc w:val="both"/>
      </w:pPr>
    </w:p>
    <w:p w:rsidR="005778C5" w:rsidRDefault="005778C5" w:rsidP="00794E77">
      <w:pPr>
        <w:tabs>
          <w:tab w:val="center" w:pos="4819"/>
        </w:tabs>
      </w:pPr>
      <w:r>
        <w:t>Директор филиала № 1</w:t>
      </w:r>
    </w:p>
    <w:p w:rsidR="005778C5" w:rsidRDefault="005778C5" w:rsidP="00794E77">
      <w:r>
        <w:t>ФГУП «Атом-охрана»</w:t>
      </w:r>
    </w:p>
    <w:p w:rsidR="005778C5" w:rsidRDefault="005778C5" w:rsidP="00794E77"/>
    <w:p w:rsidR="005778C5" w:rsidRDefault="005778C5" w:rsidP="00794E77">
      <w:r>
        <w:t>_________________ Н.А. Артамонов</w:t>
      </w:r>
      <w:bookmarkStart w:id="0" w:name="_GoBack"/>
      <w:bookmarkEnd w:id="0"/>
      <w:r>
        <w:tab/>
      </w:r>
      <w:r>
        <w:tab/>
      </w:r>
      <w:r>
        <w:tab/>
      </w:r>
      <w:r>
        <w:tab/>
        <w:t xml:space="preserve">______________ (И.О. Ф.)       </w:t>
      </w:r>
    </w:p>
    <w:p w:rsidR="005778C5" w:rsidRDefault="005778C5" w:rsidP="00794E77"/>
    <w:p w:rsidR="005778C5" w:rsidRDefault="005778C5" w:rsidP="00794E77">
      <w:r>
        <w:t>«___» __________ 2015 г.</w:t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 2015 г.</w:t>
      </w:r>
    </w:p>
    <w:p w:rsidR="005778C5" w:rsidRDefault="005778C5" w:rsidP="00794E77">
      <w:r>
        <w:t xml:space="preserve">М.П.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М.П.                               </w:t>
      </w:r>
    </w:p>
    <w:sectPr w:rsidR="005778C5" w:rsidSect="00C46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474B"/>
    <w:rsid w:val="000671C0"/>
    <w:rsid w:val="003118AE"/>
    <w:rsid w:val="0036242E"/>
    <w:rsid w:val="00474DEA"/>
    <w:rsid w:val="004E0C70"/>
    <w:rsid w:val="0050474B"/>
    <w:rsid w:val="00544C3C"/>
    <w:rsid w:val="005778C5"/>
    <w:rsid w:val="00743249"/>
    <w:rsid w:val="00756E79"/>
    <w:rsid w:val="00777D9E"/>
    <w:rsid w:val="00794E77"/>
    <w:rsid w:val="00853D7A"/>
    <w:rsid w:val="008E5120"/>
    <w:rsid w:val="00980239"/>
    <w:rsid w:val="00AB2177"/>
    <w:rsid w:val="00C46A20"/>
    <w:rsid w:val="00C940E0"/>
    <w:rsid w:val="00CB21B3"/>
    <w:rsid w:val="00EB1602"/>
    <w:rsid w:val="00FF4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E7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794E77"/>
    <w:pPr>
      <w:suppressAutoHyphens/>
      <w:jc w:val="center"/>
    </w:pPr>
    <w:rPr>
      <w:b/>
      <w:bCs/>
      <w:sz w:val="20"/>
      <w:szCs w:val="20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794E77"/>
    <w:rPr>
      <w:b/>
      <w:bCs/>
      <w:lang w:eastAsia="ar-SA" w:bidi="ar-SA"/>
    </w:rPr>
  </w:style>
  <w:style w:type="character" w:customStyle="1" w:styleId="FontStyle11">
    <w:name w:val="Font Style11"/>
    <w:uiPriority w:val="99"/>
    <w:rsid w:val="008E5120"/>
    <w:rPr>
      <w:rFonts w:ascii="Times New Roman" w:hAnsi="Times New Roman" w:cs="Times New Roman"/>
      <w:sz w:val="22"/>
      <w:szCs w:val="22"/>
    </w:rPr>
  </w:style>
  <w:style w:type="character" w:styleId="PageNumber">
    <w:name w:val="page number"/>
    <w:basedOn w:val="DefaultParagraphFont"/>
    <w:uiPriority w:val="99"/>
    <w:rsid w:val="00756E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72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94</Words>
  <Characters>537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User1</dc:creator>
  <cp:keywords/>
  <dc:description/>
  <cp:lastModifiedBy>Спиридонов</cp:lastModifiedBy>
  <cp:revision>3</cp:revision>
  <cp:lastPrinted>2015-06-25T07:31:00Z</cp:lastPrinted>
  <dcterms:created xsi:type="dcterms:W3CDTF">2015-06-25T07:27:00Z</dcterms:created>
  <dcterms:modified xsi:type="dcterms:W3CDTF">2015-06-25T07:31:00Z</dcterms:modified>
</cp:coreProperties>
</file>